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D60" w:rsidRPr="00CA7C3D" w:rsidRDefault="00CD4D60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CD4D60" w:rsidRPr="00CA7C3D" w:rsidRDefault="00CD4D60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CD4D60" w:rsidRPr="00CA7C3D" w:rsidRDefault="00CD4D60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CD4D60" w:rsidRPr="00CA7C3D" w:rsidRDefault="00CD4D60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CD4D60" w:rsidRPr="00CA7C3D" w:rsidRDefault="00CD4D60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16.09.2022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242</w:t>
      </w:r>
    </w:p>
    <w:p w:rsidR="00CD4D60" w:rsidRPr="00CA7C3D" w:rsidRDefault="00CD4D60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CD4D60" w:rsidRPr="00CA7C3D" w:rsidRDefault="00CD4D60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 Унечского муниципального района Брянской области</w:t>
      </w:r>
    </w:p>
    <w:p w:rsidR="00CD4D60" w:rsidRPr="00CA7C3D" w:rsidRDefault="00CD4D60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CD4D60" w:rsidRPr="00CA7C3D" w:rsidRDefault="00CD4D60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CD4D60" w:rsidRPr="00FC5F2F" w:rsidRDefault="00CD4D60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23</w:t>
      </w:r>
      <w:r w:rsidRPr="00FC5F2F">
        <w:t>.</w:t>
      </w:r>
      <w:r>
        <w:t>08</w:t>
      </w:r>
      <w:r w:rsidRPr="00FC5F2F">
        <w:t>.201</w:t>
      </w:r>
      <w:r>
        <w:t>3</w:t>
      </w:r>
      <w:r w:rsidRPr="00FC5F2F">
        <w:t xml:space="preserve"> № 4-4</w:t>
      </w:r>
      <w:r>
        <w:t>90</w:t>
      </w:r>
      <w:r w:rsidRPr="00FC5F2F">
        <w:t xml:space="preserve"> «Об утверждении Генерального плана </w:t>
      </w:r>
      <w:r>
        <w:t>Старосельского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CD4D60" w:rsidRDefault="00CD4D60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CD4D60" w:rsidRPr="00336C1F" w:rsidRDefault="00CD4D60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CD4D60" w:rsidRPr="00F13FF3" w:rsidRDefault="00CD4D60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CD4D60" w:rsidRPr="00F13FF3" w:rsidRDefault="00CD4D6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219135</w:t>
      </w:r>
      <w:r w:rsidRPr="00F13FF3">
        <w:rPr>
          <w:lang w:eastAsia="ru-RU"/>
        </w:rPr>
        <w:t>кв.м;</w:t>
      </w:r>
    </w:p>
    <w:p w:rsidR="00CD4D60" w:rsidRPr="00F13FF3" w:rsidRDefault="00CD4D6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CD4D60" w:rsidRPr="00F13FF3" w:rsidRDefault="00CD4D6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1.4</w:t>
      </w:r>
      <w:r w:rsidRPr="00F13FF3">
        <w:rPr>
          <w:lang w:eastAsia="ru-RU"/>
        </w:rPr>
        <w:t xml:space="preserve">;  </w:t>
      </w:r>
    </w:p>
    <w:p w:rsidR="00CD4D60" w:rsidRPr="00F13FF3" w:rsidRDefault="00CD4D6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CD4D60" w:rsidRPr="00F13FF3" w:rsidRDefault="00CD4D60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CD4D60" w:rsidRPr="00F13FF3" w:rsidRDefault="00CD4D60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CD4D60" w:rsidRPr="0050051F" w:rsidRDefault="00CD4D60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CD4D60" w:rsidRPr="0050051F" w:rsidRDefault="00CD4D6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CD4D60" w:rsidRPr="0050051F" w:rsidRDefault="00CD4D6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CD4D60" w:rsidRDefault="00CD4D6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оставляю за собой.</w:t>
      </w:r>
    </w:p>
    <w:p w:rsidR="00CD4D60" w:rsidRDefault="00CD4D60" w:rsidP="00095619">
      <w:pPr>
        <w:spacing w:line="240" w:lineRule="auto"/>
        <w:jc w:val="both"/>
        <w:rPr>
          <w:lang w:eastAsia="ru-RU"/>
        </w:rPr>
      </w:pPr>
    </w:p>
    <w:p w:rsidR="00CD4D60" w:rsidRPr="0050051F" w:rsidRDefault="00CD4D60" w:rsidP="00095619">
      <w:pPr>
        <w:spacing w:line="240" w:lineRule="auto"/>
        <w:jc w:val="both"/>
        <w:rPr>
          <w:lang w:eastAsia="ru-RU"/>
        </w:rPr>
      </w:pPr>
    </w:p>
    <w:p w:rsidR="00CD4D60" w:rsidRPr="0050051F" w:rsidRDefault="00CD4D60" w:rsidP="00095619">
      <w:pPr>
        <w:spacing w:line="240" w:lineRule="auto"/>
        <w:rPr>
          <w:lang w:eastAsia="ru-RU"/>
        </w:rPr>
      </w:pPr>
    </w:p>
    <w:p w:rsidR="00CD4D60" w:rsidRPr="0050051F" w:rsidRDefault="00CD4D60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г</w:t>
      </w:r>
      <w:r w:rsidRPr="0050051F">
        <w:rPr>
          <w:lang w:eastAsia="ru-RU"/>
        </w:rPr>
        <w:t>лав</w:t>
      </w:r>
      <w:r>
        <w:rPr>
          <w:lang w:eastAsia="ru-RU"/>
        </w:rPr>
        <w:t>ы</w:t>
      </w:r>
      <w:r w:rsidRPr="0050051F">
        <w:rPr>
          <w:lang w:eastAsia="ru-RU"/>
        </w:rPr>
        <w:t xml:space="preserve"> администрации района                                 </w:t>
      </w:r>
      <w:r>
        <w:rPr>
          <w:lang w:eastAsia="ru-RU"/>
        </w:rPr>
        <w:t>И.М. Волкович</w:t>
      </w:r>
    </w:p>
    <w:p w:rsidR="00CD4D60" w:rsidRPr="0050051F" w:rsidRDefault="00CD4D60" w:rsidP="00095619">
      <w:pPr>
        <w:spacing w:line="240" w:lineRule="auto"/>
        <w:rPr>
          <w:lang w:eastAsia="ru-RU"/>
        </w:rPr>
      </w:pPr>
    </w:p>
    <w:p w:rsidR="00CD4D60" w:rsidRPr="0050051F" w:rsidRDefault="00CD4D60" w:rsidP="00095619">
      <w:pPr>
        <w:spacing w:line="240" w:lineRule="auto"/>
        <w:rPr>
          <w:lang w:eastAsia="ru-RU"/>
        </w:rPr>
      </w:pPr>
    </w:p>
    <w:sectPr w:rsidR="00CD4D60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D60" w:rsidRDefault="00CD4D60" w:rsidP="006F0F01">
      <w:pPr>
        <w:spacing w:line="240" w:lineRule="auto"/>
      </w:pPr>
      <w:r>
        <w:separator/>
      </w:r>
    </w:p>
  </w:endnote>
  <w:endnote w:type="continuationSeparator" w:id="1">
    <w:p w:rsidR="00CD4D60" w:rsidRDefault="00CD4D60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D60" w:rsidRDefault="00CD4D60" w:rsidP="006F0F01">
      <w:pPr>
        <w:spacing w:line="240" w:lineRule="auto"/>
      </w:pPr>
      <w:r>
        <w:separator/>
      </w:r>
    </w:p>
  </w:footnote>
  <w:footnote w:type="continuationSeparator" w:id="1">
    <w:p w:rsidR="00CD4D60" w:rsidRDefault="00CD4D60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B5E70"/>
    <w:rsid w:val="001F0C9A"/>
    <w:rsid w:val="002667AF"/>
    <w:rsid w:val="003251B3"/>
    <w:rsid w:val="00336C1F"/>
    <w:rsid w:val="00370C22"/>
    <w:rsid w:val="00372606"/>
    <w:rsid w:val="003C38C5"/>
    <w:rsid w:val="003E39E1"/>
    <w:rsid w:val="00406313"/>
    <w:rsid w:val="00453CB3"/>
    <w:rsid w:val="00480486"/>
    <w:rsid w:val="00484E3B"/>
    <w:rsid w:val="004919E2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C384D"/>
    <w:rsid w:val="005D2F88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817FCC"/>
    <w:rsid w:val="00835A51"/>
    <w:rsid w:val="00853FF7"/>
    <w:rsid w:val="00884B6E"/>
    <w:rsid w:val="008C49C1"/>
    <w:rsid w:val="008E3600"/>
    <w:rsid w:val="0093456D"/>
    <w:rsid w:val="00937624"/>
    <w:rsid w:val="00957BBE"/>
    <w:rsid w:val="00994742"/>
    <w:rsid w:val="009E0AD9"/>
    <w:rsid w:val="00A870FE"/>
    <w:rsid w:val="00A907A8"/>
    <w:rsid w:val="00AA779F"/>
    <w:rsid w:val="00AE56E3"/>
    <w:rsid w:val="00B33747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D3126"/>
    <w:rsid w:val="00BF05C8"/>
    <w:rsid w:val="00C07B29"/>
    <w:rsid w:val="00C14927"/>
    <w:rsid w:val="00C17BCE"/>
    <w:rsid w:val="00C27A5F"/>
    <w:rsid w:val="00C40849"/>
    <w:rsid w:val="00C64F97"/>
    <w:rsid w:val="00C85A88"/>
    <w:rsid w:val="00CA7C3D"/>
    <w:rsid w:val="00CD4D60"/>
    <w:rsid w:val="00D07175"/>
    <w:rsid w:val="00DC35FF"/>
    <w:rsid w:val="00DE4856"/>
    <w:rsid w:val="00E311BA"/>
    <w:rsid w:val="00E41AF8"/>
    <w:rsid w:val="00EC6E67"/>
    <w:rsid w:val="00ED21AF"/>
    <w:rsid w:val="00ED64B1"/>
    <w:rsid w:val="00ED6DCE"/>
    <w:rsid w:val="00F000AD"/>
    <w:rsid w:val="00F13FF3"/>
    <w:rsid w:val="00F21C87"/>
    <w:rsid w:val="00F22CEE"/>
    <w:rsid w:val="00F3298D"/>
    <w:rsid w:val="00F46809"/>
    <w:rsid w:val="00F77AF1"/>
    <w:rsid w:val="00F862F9"/>
    <w:rsid w:val="00FB1EBB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849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7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148</TotalTime>
  <Pages>2</Pages>
  <Words>465</Words>
  <Characters>2656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19</cp:revision>
  <cp:lastPrinted>2022-09-15T13:18:00Z</cp:lastPrinted>
  <dcterms:created xsi:type="dcterms:W3CDTF">2021-06-24T09:26:00Z</dcterms:created>
  <dcterms:modified xsi:type="dcterms:W3CDTF">2022-10-07T11:33:00Z</dcterms:modified>
</cp:coreProperties>
</file>